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94" w:type="dxa"/>
        <w:tblInd w:w="-106" w:type="dxa"/>
        <w:tblLayout w:type="fixed"/>
        <w:tblLook w:val="00A0"/>
      </w:tblPr>
      <w:tblGrid>
        <w:gridCol w:w="672"/>
        <w:gridCol w:w="3768"/>
        <w:gridCol w:w="3645"/>
        <w:gridCol w:w="998"/>
        <w:gridCol w:w="1706"/>
        <w:gridCol w:w="855"/>
        <w:gridCol w:w="856"/>
        <w:gridCol w:w="855"/>
        <w:gridCol w:w="1139"/>
      </w:tblGrid>
      <w:tr w:rsidR="00331F7E" w:rsidRPr="00005365">
        <w:trPr>
          <w:trHeight w:val="255"/>
        </w:trPr>
        <w:tc>
          <w:tcPr>
            <w:tcW w:w="8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LICEUL TEHNOLOGIC ”OVID DENSUSIANU” CĂLAN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331F7E" w:rsidRPr="00005365">
        <w:trPr>
          <w:trHeight w:val="255"/>
        </w:trPr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Tahoma" w:hAnsi="Tahoma" w:cs="Tahoma"/>
                <w:sz w:val="20"/>
                <w:szCs w:val="20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COALA GIMNAZIALĂ CĂLAN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331F7E" w:rsidRPr="00005365">
        <w:trPr>
          <w:trHeight w:val="255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331F7E" w:rsidRPr="00005365">
        <w:trPr>
          <w:trHeight w:val="255"/>
        </w:trPr>
        <w:tc>
          <w:tcPr>
            <w:tcW w:w="10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331F7E" w:rsidRPr="00005365">
        <w:trPr>
          <w:trHeight w:val="315"/>
        </w:trPr>
        <w:tc>
          <w:tcPr>
            <w:tcW w:w="1449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  <w:t>OLIMPIADA DEFIZICĂ</w:t>
            </w:r>
          </w:p>
        </w:tc>
      </w:tr>
      <w:tr w:rsidR="00331F7E" w:rsidRPr="00005365">
        <w:trPr>
          <w:trHeight w:val="315"/>
        </w:trPr>
        <w:tc>
          <w:tcPr>
            <w:tcW w:w="1449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  <w:t>FAZA ZONALĂ - CĂLAN - 24.01.2015</w:t>
            </w:r>
          </w:p>
        </w:tc>
      </w:tr>
      <w:tr w:rsidR="00331F7E" w:rsidRPr="00005365">
        <w:trPr>
          <w:trHeight w:val="465"/>
        </w:trPr>
        <w:tc>
          <w:tcPr>
            <w:tcW w:w="10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b/>
                <w:bCs/>
                <w:sz w:val="36"/>
                <w:szCs w:val="36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eastAsia="ro-RO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331F7E" w:rsidRPr="00005365">
        <w:trPr>
          <w:trHeight w:val="360"/>
        </w:trPr>
        <w:tc>
          <w:tcPr>
            <w:tcW w:w="144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o-RO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o-RO"/>
              </w:rPr>
              <w:t>CLASA a VI - a</w:t>
            </w:r>
          </w:p>
        </w:tc>
      </w:tr>
      <w:tr w:rsidR="00331F7E" w:rsidRPr="00005365">
        <w:trPr>
          <w:trHeight w:val="255"/>
        </w:trPr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Nr. crt.</w:t>
            </w:r>
          </w:p>
        </w:tc>
        <w:tc>
          <w:tcPr>
            <w:tcW w:w="3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 xml:space="preserve">Numele  şi prenumele elevului </w:t>
            </w:r>
          </w:p>
        </w:tc>
        <w:tc>
          <w:tcPr>
            <w:tcW w:w="36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Unitatea de învă</w:t>
            </w:r>
            <w:r w:rsidRPr="00A32F6D">
              <w:rPr>
                <w:rFonts w:ascii="Tahoma" w:hAnsi="Tahoma" w:cs="Tahoma"/>
                <w:b/>
                <w:bCs/>
                <w:sz w:val="16"/>
                <w:szCs w:val="16"/>
                <w:lang w:eastAsia="ro-RO"/>
              </w:rPr>
              <w:t>ț</w:t>
            </w:r>
            <w:r w:rsidRPr="00A32F6D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ământ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Clasa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Profesorul îndrumător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S1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S2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S3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TOTAL PUNCTAJ</w:t>
            </w:r>
          </w:p>
        </w:tc>
      </w:tr>
      <w:tr w:rsidR="00331F7E" w:rsidRPr="00005365">
        <w:trPr>
          <w:trHeight w:val="510"/>
        </w:trPr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3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o-RO"/>
              </w:rPr>
            </w:pPr>
          </w:p>
        </w:tc>
      </w:tr>
      <w:tr w:rsidR="00331F7E" w:rsidRPr="00005365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>
              <w:rPr>
                <w:rFonts w:ascii="Arial" w:hAnsi="Arial" w:cs="Arial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A32F6D">
              <w:rPr>
                <w:rFonts w:ascii="Arial" w:hAnsi="Arial" w:cs="Arial"/>
                <w:sz w:val="18"/>
                <w:szCs w:val="18"/>
                <w:lang w:eastAsia="ro-RO"/>
              </w:rPr>
              <w:t>JIANU I. MIHAI CRISTIAN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 xml:space="preserve">Liceul Tehnologic ”Ovid Densusianu” Călan - 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coala Gimnazială Călan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Ocoli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an Dorica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5,75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12,75</w:t>
            </w:r>
          </w:p>
        </w:tc>
      </w:tr>
      <w:tr w:rsidR="00331F7E" w:rsidRPr="00005365">
        <w:trPr>
          <w:trHeight w:val="4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>
              <w:rPr>
                <w:rFonts w:ascii="Arial" w:hAnsi="Arial" w:cs="Arial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A32F6D">
              <w:rPr>
                <w:rFonts w:ascii="Arial" w:hAnsi="Arial" w:cs="Arial"/>
                <w:sz w:val="18"/>
                <w:szCs w:val="18"/>
                <w:lang w:eastAsia="ro-RO"/>
              </w:rPr>
              <w:t>MAFTEI I. DUMITRA MARINA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 xml:space="preserve">Liceul Tehnologic ”Ovid Densusianu” Călan - 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coala Gimnazială Călan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Ocoli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an Dorica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5,50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2,00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10,50</w:t>
            </w:r>
          </w:p>
        </w:tc>
      </w:tr>
      <w:tr w:rsidR="00331F7E" w:rsidRPr="00005365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>
              <w:rPr>
                <w:rFonts w:ascii="Arial" w:hAnsi="Arial" w:cs="Arial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A32F6D">
              <w:rPr>
                <w:rFonts w:ascii="Arial" w:hAnsi="Arial" w:cs="Arial"/>
                <w:sz w:val="18"/>
                <w:szCs w:val="18"/>
                <w:lang w:eastAsia="ro-RO"/>
              </w:rPr>
              <w:t>OSMAN C. RALUCA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 xml:space="preserve">Liceul Tehnologic ”Ovid Densusianu” Călan - 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coala Gimnazială Călan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Ocoli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an Dorica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8,75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7,00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4,75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20,50</w:t>
            </w:r>
          </w:p>
        </w:tc>
      </w:tr>
      <w:tr w:rsidR="00331F7E" w:rsidRPr="00005365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>
              <w:rPr>
                <w:rFonts w:ascii="Arial" w:hAnsi="Arial" w:cs="Arial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A32F6D">
              <w:rPr>
                <w:rFonts w:ascii="Arial" w:hAnsi="Arial" w:cs="Arial"/>
                <w:sz w:val="18"/>
                <w:szCs w:val="18"/>
                <w:lang w:eastAsia="ro-RO"/>
              </w:rPr>
              <w:t>RUS D. VLAD IONUŢ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 xml:space="preserve">Liceul Tehnologic ”Ovid Densusianu” Călan - 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coala Gimnazială Călan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Ocoli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an Dorica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4,75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6,00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15,25</w:t>
            </w:r>
          </w:p>
        </w:tc>
      </w:tr>
      <w:tr w:rsidR="00331F7E" w:rsidRPr="00005365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>
              <w:rPr>
                <w:rFonts w:ascii="Arial" w:hAnsi="Arial" w:cs="Arial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ŞTEFĂNESCU M.C. SORINA CĂTĂLINA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 xml:space="preserve">Liceul Tehnologic ”Ovid Densusianu” Călan - 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coala Gimnazială Călan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Ocoli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an Dorica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8,00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8,25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22,25</w:t>
            </w:r>
          </w:p>
        </w:tc>
      </w:tr>
      <w:tr w:rsidR="00331F7E" w:rsidRPr="00005365">
        <w:trPr>
          <w:trHeight w:val="48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o-RO"/>
              </w:rPr>
            </w:pPr>
            <w:r>
              <w:rPr>
                <w:rFonts w:ascii="Arial" w:hAnsi="Arial" w:cs="Arial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A32F6D">
              <w:rPr>
                <w:rFonts w:ascii="Arial" w:hAnsi="Arial" w:cs="Arial"/>
                <w:sz w:val="18"/>
                <w:szCs w:val="18"/>
                <w:lang w:eastAsia="ro-RO"/>
              </w:rPr>
              <w:t>TINEJA I.C. SERGIU CRISTIAN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 xml:space="preserve">Liceul Tehnologic ”Ovid Densusianu” Călan - 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coala Gimnazială Călan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F7E" w:rsidRPr="00A32F6D" w:rsidRDefault="00331F7E" w:rsidP="00A32F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Ocoli</w:t>
            </w:r>
            <w:r w:rsidRPr="00A32F6D">
              <w:rPr>
                <w:rFonts w:ascii="Tahoma" w:hAnsi="Tahoma" w:cs="Tahoma"/>
                <w:sz w:val="16"/>
                <w:szCs w:val="16"/>
                <w:lang w:eastAsia="ro-RO"/>
              </w:rPr>
              <w:t>ș</w:t>
            </w:r>
            <w:r w:rsidRPr="00A32F6D">
              <w:rPr>
                <w:rFonts w:ascii="Arial" w:hAnsi="Arial" w:cs="Arial"/>
                <w:sz w:val="16"/>
                <w:szCs w:val="16"/>
                <w:lang w:eastAsia="ro-RO"/>
              </w:rPr>
              <w:t>an Dorica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10,00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5,00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1F7E" w:rsidRPr="00A32F6D" w:rsidRDefault="00331F7E" w:rsidP="00A32F6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o-RO"/>
              </w:rPr>
            </w:pPr>
            <w:r w:rsidRPr="00A32F6D">
              <w:rPr>
                <w:rFonts w:ascii="Arial" w:hAnsi="Arial" w:cs="Arial"/>
                <w:sz w:val="20"/>
                <w:szCs w:val="20"/>
                <w:lang w:eastAsia="ro-RO"/>
              </w:rPr>
              <w:t>18,00</w:t>
            </w:r>
          </w:p>
        </w:tc>
      </w:tr>
    </w:tbl>
    <w:p w:rsidR="00331F7E" w:rsidRDefault="00331F7E"/>
    <w:p w:rsidR="00331F7E" w:rsidRDefault="00331F7E">
      <w:r>
        <w:tab/>
        <w:t>PREŞEDINTE COMISIE,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VICEPREŞEDINTE,</w:t>
      </w:r>
    </w:p>
    <w:p w:rsidR="00331F7E" w:rsidRPr="00A32F6D" w:rsidRDefault="00331F7E" w:rsidP="00A32F6D">
      <w:pPr>
        <w:ind w:firstLine="708"/>
      </w:pPr>
      <w:r>
        <w:t>ing. TEODORESCU IOAN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prof. OCOLIŞAN DORICA</w:t>
      </w:r>
      <w:bookmarkStart w:id="0" w:name="_GoBack"/>
      <w:bookmarkEnd w:id="0"/>
    </w:p>
    <w:sectPr w:rsidR="00331F7E" w:rsidRPr="00A32F6D" w:rsidSect="00A32F6D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F6D"/>
    <w:rsid w:val="00005365"/>
    <w:rsid w:val="00142361"/>
    <w:rsid w:val="00331F7E"/>
    <w:rsid w:val="006C7AB2"/>
    <w:rsid w:val="00A32F6D"/>
    <w:rsid w:val="00F30C15"/>
    <w:rsid w:val="00F3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361"/>
    <w:pPr>
      <w:spacing w:after="160" w:line="259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182</Words>
  <Characters>1039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LTODC2OHI</dc:creator>
  <cp:keywords/>
  <dc:description/>
  <cp:lastModifiedBy>Admin</cp:lastModifiedBy>
  <cp:revision>2</cp:revision>
  <dcterms:created xsi:type="dcterms:W3CDTF">2015-01-24T14:04:00Z</dcterms:created>
  <dcterms:modified xsi:type="dcterms:W3CDTF">2015-01-24T14:49:00Z</dcterms:modified>
</cp:coreProperties>
</file>